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0B" w:rsidRPr="004730A7" w:rsidRDefault="009C4E0B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4E0B" w:rsidRPr="004730A7" w:rsidRDefault="009C4E0B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9C4E0B" w:rsidRPr="004730A7" w:rsidRDefault="009C4E0B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0"/>
        <w:gridCol w:w="1325"/>
        <w:gridCol w:w="6250"/>
      </w:tblGrid>
      <w:tr w:rsidR="009C4E0B" w:rsidRPr="009F4CA4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:rsidR="009C4E0B" w:rsidRPr="004730A7" w:rsidRDefault="009C4E0B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:rsidR="009C4E0B" w:rsidRPr="004730A7" w:rsidRDefault="009C4E0B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9C4E0B" w:rsidRPr="004730A7" w:rsidRDefault="009C4E0B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9C4E0B" w:rsidRPr="004730A7" w:rsidRDefault="009C4E0B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9C4E0B" w:rsidRPr="009F4CA4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:rsidR="009C4E0B" w:rsidRPr="004730A7" w:rsidRDefault="009C4E0B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:rsidR="009C4E0B" w:rsidRPr="004730A7" w:rsidRDefault="009C4E0B" w:rsidP="00794E00">
            <w:pPr>
              <w:jc w:val="center"/>
              <w:rPr>
                <w:rFonts w:ascii="Times New Roman" w:hAnsi="Times New Roman"/>
              </w:rPr>
            </w:pPr>
          </w:p>
          <w:p w:rsidR="009C4E0B" w:rsidRPr="004730A7" w:rsidRDefault="009C4E0B" w:rsidP="00794E00">
            <w:pPr>
              <w:jc w:val="center"/>
              <w:rPr>
                <w:rFonts w:ascii="Times New Roman" w:hAnsi="Times New Roman"/>
              </w:rPr>
            </w:pPr>
          </w:p>
          <w:p w:rsidR="009C4E0B" w:rsidRPr="004730A7" w:rsidRDefault="009C4E0B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:rsidR="009C4E0B" w:rsidRPr="004730A7" w:rsidRDefault="009C4E0B" w:rsidP="00794E00">
            <w:pPr>
              <w:jc w:val="center"/>
              <w:rPr>
                <w:rFonts w:ascii="Times New Roman" w:hAnsi="Times New Roman"/>
              </w:rPr>
            </w:pPr>
          </w:p>
          <w:p w:rsidR="009C4E0B" w:rsidRPr="004730A7" w:rsidRDefault="009C4E0B" w:rsidP="00794E00">
            <w:pPr>
              <w:jc w:val="center"/>
              <w:rPr>
                <w:rFonts w:ascii="Times New Roman" w:hAnsi="Times New Roman"/>
              </w:rPr>
            </w:pPr>
          </w:p>
          <w:p w:rsidR="009C4E0B" w:rsidRPr="004730A7" w:rsidRDefault="009C4E0B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:rsidR="009C4E0B" w:rsidRPr="004730A7" w:rsidRDefault="009C4E0B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:rsidR="009C4E0B" w:rsidRPr="004730A7" w:rsidRDefault="009C4E0B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:rsidR="009C4E0B" w:rsidRPr="004730A7" w:rsidRDefault="009C4E0B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:rsidR="009C4E0B" w:rsidRPr="009F4CA4" w:rsidRDefault="009C4E0B" w:rsidP="00A91661">
            <w:pPr>
              <w:rPr>
                <w:rFonts w:ascii="Times New Roman" w:hAnsi="Times New Roman"/>
              </w:rPr>
            </w:pPr>
          </w:p>
          <w:p w:rsidR="009C4E0B" w:rsidRPr="009F4CA4" w:rsidRDefault="009C4E0B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:rsidR="009C4E0B" w:rsidRPr="009F4CA4" w:rsidRDefault="009C4E0B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:rsidR="009C4E0B" w:rsidRPr="009F4CA4" w:rsidRDefault="009C4E0B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Fotofiksācija.</w:t>
            </w:r>
          </w:p>
          <w:p w:rsidR="009C4E0B" w:rsidRPr="009F4CA4" w:rsidRDefault="009C4E0B" w:rsidP="00A91661">
            <w:pPr>
              <w:rPr>
                <w:rFonts w:ascii="Times New Roman" w:hAnsi="Times New Roman"/>
              </w:rPr>
            </w:pPr>
          </w:p>
          <w:p w:rsidR="009C4E0B" w:rsidRPr="004730A7" w:rsidRDefault="009C4E0B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:rsidR="009C4E0B" w:rsidRPr="004730A7" w:rsidRDefault="009C4E0B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C4E0B" w:rsidRPr="004730A7" w:rsidRDefault="009C4E0B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9C4E0B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E0B" w:rsidRDefault="009C4E0B" w:rsidP="006D738C">
      <w:r>
        <w:separator/>
      </w:r>
    </w:p>
  </w:endnote>
  <w:endnote w:type="continuationSeparator" w:id="0">
    <w:p w:rsidR="009C4E0B" w:rsidRDefault="009C4E0B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E0B" w:rsidRDefault="009C4E0B" w:rsidP="006D738C">
      <w:r>
        <w:separator/>
      </w:r>
    </w:p>
  </w:footnote>
  <w:footnote w:type="continuationSeparator" w:id="0">
    <w:p w:rsidR="009C4E0B" w:rsidRDefault="009C4E0B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0B" w:rsidRPr="004730A7" w:rsidRDefault="009C4E0B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Pr="0057425D">
      <w:rPr>
        <w:rFonts w:ascii="Times New Roman" w:hAnsi="Times New Roman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9C4E0B" w:rsidRPr="004730A7" w:rsidRDefault="009C4E0B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:rsidR="009C4E0B" w:rsidRPr="004730A7" w:rsidRDefault="009C4E0B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:rsidR="009C4E0B" w:rsidRPr="004730A7" w:rsidRDefault="009C4E0B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:rsidR="009C4E0B" w:rsidRDefault="009C4E0B" w:rsidP="009A6F38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“dzīvojamās mājas LĀČPLĒŠA iela 3, Daugavpilī, bēniņu </w:t>
    </w:r>
  </w:p>
  <w:p w:rsidR="009C4E0B" w:rsidRDefault="009C4E0B" w:rsidP="009A6F38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pārseguma SILTINĀŠANA”</w:t>
    </w:r>
  </w:p>
  <w:p w:rsidR="009C4E0B" w:rsidRDefault="009C4E0B" w:rsidP="009A6F38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LĀČPLĒŠA iela 3, Daugavpils, LV-5401, Latvija,</w:t>
    </w:r>
  </w:p>
  <w:p w:rsidR="009C4E0B" w:rsidRDefault="009C4E0B" w:rsidP="009A6F38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>
      <w:t>BŪVES KADASTRA APZĪMĒJUMS:</w:t>
    </w:r>
    <w:r>
      <w:rPr>
        <w:rFonts w:ascii="Tahoma" w:hAnsi="Tahoma" w:cs="Tahoma"/>
        <w:sz w:val="18"/>
        <w:szCs w:val="18"/>
      </w:rPr>
      <w:t xml:space="preserve"> </w:t>
    </w:r>
    <w:r>
      <w:rPr>
        <w:lang w:eastAsia="ar-SA"/>
      </w:rPr>
      <w:t>05000014009001</w:t>
    </w:r>
    <w:r w:rsidRPr="006969C1">
      <w:t>.</w:t>
    </w:r>
  </w:p>
  <w:p w:rsidR="009C4E0B" w:rsidRDefault="009C4E0B" w:rsidP="00B26EF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6969C1">
      <w:t>.</w:t>
    </w:r>
  </w:p>
  <w:p w:rsidR="009C4E0B" w:rsidRPr="00220082" w:rsidRDefault="009C4E0B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51673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11F6"/>
    <w:rsid w:val="002706F9"/>
    <w:rsid w:val="00270875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24C5"/>
    <w:rsid w:val="003E58AC"/>
    <w:rsid w:val="004104D4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C776E"/>
    <w:rsid w:val="004D0CC0"/>
    <w:rsid w:val="004D15CB"/>
    <w:rsid w:val="004E05FA"/>
    <w:rsid w:val="004E27A7"/>
    <w:rsid w:val="004E41F4"/>
    <w:rsid w:val="0050649F"/>
    <w:rsid w:val="00510AB1"/>
    <w:rsid w:val="005154B8"/>
    <w:rsid w:val="00543A8C"/>
    <w:rsid w:val="00553B18"/>
    <w:rsid w:val="005704C9"/>
    <w:rsid w:val="00572F6C"/>
    <w:rsid w:val="0057425D"/>
    <w:rsid w:val="005902AA"/>
    <w:rsid w:val="005E2F39"/>
    <w:rsid w:val="005E38D8"/>
    <w:rsid w:val="005E7165"/>
    <w:rsid w:val="0060334D"/>
    <w:rsid w:val="00604636"/>
    <w:rsid w:val="00606B5F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160AC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71837"/>
    <w:rsid w:val="00986C95"/>
    <w:rsid w:val="009A52EE"/>
    <w:rsid w:val="009A6F38"/>
    <w:rsid w:val="009B32A8"/>
    <w:rsid w:val="009C4E0B"/>
    <w:rsid w:val="009C563A"/>
    <w:rsid w:val="009C5C97"/>
    <w:rsid w:val="009E3ABC"/>
    <w:rsid w:val="009E4395"/>
    <w:rsid w:val="009F0A85"/>
    <w:rsid w:val="009F1080"/>
    <w:rsid w:val="009F4CA4"/>
    <w:rsid w:val="009F67B8"/>
    <w:rsid w:val="00A00428"/>
    <w:rsid w:val="00A03BE7"/>
    <w:rsid w:val="00A112AB"/>
    <w:rsid w:val="00A23304"/>
    <w:rsid w:val="00A4589F"/>
    <w:rsid w:val="00A54F20"/>
    <w:rsid w:val="00A740C9"/>
    <w:rsid w:val="00A825EB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B6BD7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23FC"/>
    <w:rsid w:val="00CB640A"/>
    <w:rsid w:val="00CD0435"/>
    <w:rsid w:val="00CD5ABC"/>
    <w:rsid w:val="00CD62F5"/>
    <w:rsid w:val="00CE65F0"/>
    <w:rsid w:val="00D20663"/>
    <w:rsid w:val="00D24E57"/>
    <w:rsid w:val="00D53670"/>
    <w:rsid w:val="00D546DB"/>
    <w:rsid w:val="00D54EBF"/>
    <w:rsid w:val="00D8367E"/>
    <w:rsid w:val="00D87563"/>
    <w:rsid w:val="00DC38C7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000D"/>
    <w:rsid w:val="00F55B34"/>
    <w:rsid w:val="00F614CC"/>
    <w:rsid w:val="00F62419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sz w:val="20"/>
      <w:szCs w:val="20"/>
      <w:lang w:val="lv-LV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0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72</Words>
  <Characters>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2</cp:revision>
  <cp:lastPrinted>2019-07-31T00:17:00Z</cp:lastPrinted>
  <dcterms:created xsi:type="dcterms:W3CDTF">2024-06-27T10:27:00Z</dcterms:created>
  <dcterms:modified xsi:type="dcterms:W3CDTF">2024-06-27T10:27:00Z</dcterms:modified>
</cp:coreProperties>
</file>